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High Peak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High Peak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High Peak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High Peak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High Peak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High Peak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56.5% </w:t>
      </w:r>
      <w:r w:rsidRPr="004747BF">
        <w:rPr>
          <w:rFonts w:ascii="Libre Franklin Light" w:eastAsia="Times New Roman" w:hAnsi="Libre Franklin Light" w:cs="Calibri Light"/>
        </w:rPr>
        <w:t xml:space="preserve">of those respondents classified as PGSI 8+ in High Peak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High Peak is estimated to be </w:t>
      </w:r>
      <w:r w:rsidRPr="00773DF7">
        <w:rPr>
          <w:rFonts w:ascii="Libre Franklin Light" w:eastAsia="Times New Roman" w:hAnsi="Libre Franklin Light" w:cs="Calibri Light"/>
          <w:b/>
          <w:bCs/>
          <w:color w:val="C45911" w:themeColor="accent2" w:themeShade="BF"/>
        </w:rPr>
        <w:t xml:space="preserve">£1,229,395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High Peak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High Peak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High Peak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High Peak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igh Pea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High Peak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igh Pea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High Peak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High Peak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56.5%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igh Pea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High Peak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High Peak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High Peak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High Peak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High Peak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High Peak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£1,229,395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High Peak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£20,025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£414,125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£29,666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£8,344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£15,297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£741,938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£1,229,395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High Peak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High Peak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High Peak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High Peak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High Peak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High Peak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High Peak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High Peak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High Peak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High Peak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High Peak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High Peak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7861232-3982-4911-92C0-C504BB5AB74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